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76E77" w14:textId="77777777" w:rsidR="00AF05D4" w:rsidRDefault="00AF05D4" w:rsidP="00AF0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FULLER</w:t>
      </w:r>
      <w:r>
        <w:rPr>
          <w:rFonts w:ascii="Times New Roman" w:hAnsi="Times New Roman" w:cs="Times New Roman"/>
          <w:sz w:val="24"/>
          <w:szCs w:val="24"/>
        </w:rPr>
        <w:t xml:space="preserve">      (fl.1438)</w:t>
      </w:r>
    </w:p>
    <w:p w14:paraId="77C56EAB" w14:textId="77777777" w:rsidR="00AF05D4" w:rsidRDefault="00AF05D4" w:rsidP="00AF0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339319" w14:textId="77777777" w:rsidR="00AF05D4" w:rsidRDefault="00AF05D4" w:rsidP="00AF0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F2563" w14:textId="77777777" w:rsidR="00AF05D4" w:rsidRDefault="00AF05D4" w:rsidP="00AF05D4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Mar.1438</w:t>
      </w:r>
      <w:r>
        <w:rPr>
          <w:rFonts w:ascii="Times New Roman" w:hAnsi="Times New Roman" w:cs="Times New Roman"/>
          <w:sz w:val="24"/>
          <w:szCs w:val="24"/>
        </w:rPr>
        <w:tab/>
        <w:t xml:space="preserve"> He was a juror on the inquisition mandamus held in Guildhall, London, into lands of John Beverlee and his wife, Amice.</w:t>
      </w:r>
    </w:p>
    <w:p w14:paraId="216A11D2" w14:textId="0B05514B" w:rsidR="00AF05D4" w:rsidRDefault="00AF05D4" w:rsidP="00AF05D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25-102)</w:t>
      </w:r>
    </w:p>
    <w:p w14:paraId="0326B760" w14:textId="77777777" w:rsidR="0066207E" w:rsidRDefault="0066207E" w:rsidP="00662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May1438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Guildhall, London, into</w:t>
      </w:r>
    </w:p>
    <w:p w14:paraId="7F558D14" w14:textId="77777777" w:rsidR="0066207E" w:rsidRDefault="0066207E" w:rsidP="0066207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of John Beverlee(d.1380).</w:t>
      </w:r>
    </w:p>
    <w:p w14:paraId="660C5BB2" w14:textId="113CE5FC" w:rsidR="0066207E" w:rsidRDefault="0066207E" w:rsidP="0066207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25-102)</w:t>
      </w:r>
    </w:p>
    <w:p w14:paraId="7D3A6A5F" w14:textId="77777777" w:rsidR="00AF05D4" w:rsidRDefault="00AF05D4" w:rsidP="00AF0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0FAA7C" w14:textId="77777777" w:rsidR="00AF05D4" w:rsidRDefault="00AF05D4" w:rsidP="00AF0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0C2726" w14:textId="77777777" w:rsidR="00AF05D4" w:rsidRDefault="00AF05D4" w:rsidP="00AF05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696F3" w14:textId="684FB761" w:rsidR="00AF05D4" w:rsidRDefault="00AF05D4" w:rsidP="00AF0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2021</w:t>
      </w:r>
    </w:p>
    <w:p w14:paraId="553B0557" w14:textId="0EEC06AD" w:rsidR="0066207E" w:rsidRDefault="0066207E" w:rsidP="00AF05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2022</w:t>
      </w:r>
    </w:p>
    <w:p w14:paraId="3466E45A" w14:textId="3519C052" w:rsidR="00BA00AB" w:rsidRPr="00AF05D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F05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65071" w14:textId="77777777" w:rsidR="0021024B" w:rsidRDefault="0021024B" w:rsidP="009139A6">
      <w:r>
        <w:separator/>
      </w:r>
    </w:p>
  </w:endnote>
  <w:endnote w:type="continuationSeparator" w:id="0">
    <w:p w14:paraId="167ADF20" w14:textId="77777777" w:rsidR="0021024B" w:rsidRDefault="002102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AD6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944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AE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6FA9E" w14:textId="77777777" w:rsidR="0021024B" w:rsidRDefault="0021024B" w:rsidP="009139A6">
      <w:r>
        <w:separator/>
      </w:r>
    </w:p>
  </w:footnote>
  <w:footnote w:type="continuationSeparator" w:id="0">
    <w:p w14:paraId="7BADEAA0" w14:textId="77777777" w:rsidR="0021024B" w:rsidRDefault="002102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6A7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5E7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BA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5D4"/>
    <w:rsid w:val="000666E0"/>
    <w:rsid w:val="0021024B"/>
    <w:rsid w:val="002510B7"/>
    <w:rsid w:val="005C130B"/>
    <w:rsid w:val="0066207E"/>
    <w:rsid w:val="00826F5C"/>
    <w:rsid w:val="009139A6"/>
    <w:rsid w:val="009448BB"/>
    <w:rsid w:val="00A3176C"/>
    <w:rsid w:val="00AE65F8"/>
    <w:rsid w:val="00AF05D4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33CFF"/>
  <w15:chartTrackingRefBased/>
  <w15:docId w15:val="{03C0B803-8E13-4420-B0A6-7B0660A0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2021-06-02T18:55:00Z</dcterms:created>
  <dcterms:modified xsi:type="dcterms:W3CDTF">2022-01-15T12:02:00Z</dcterms:modified>
</cp:coreProperties>
</file>